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6C1654" w14:textId="77777777" w:rsidR="00A00588" w:rsidRDefault="00A00588" w:rsidP="00A005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GILBERT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27A14AFE" w14:textId="77777777" w:rsidR="00A00588" w:rsidRPr="002D6BF3" w:rsidRDefault="00A00588" w:rsidP="00A005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St.Sepulchre’s</w:t>
      </w:r>
      <w:proofErr w:type="spellEnd"/>
      <w:proofErr w:type="gramEnd"/>
      <w:r>
        <w:rPr>
          <w:rFonts w:cs="Times New Roman"/>
          <w:szCs w:val="24"/>
        </w:rPr>
        <w:t xml:space="preserve"> Hospital, Hedon.</w:t>
      </w:r>
    </w:p>
    <w:p w14:paraId="71C6A7C5" w14:textId="77777777" w:rsidR="00A00588" w:rsidRDefault="00A00588" w:rsidP="00A00588">
      <w:pPr>
        <w:pStyle w:val="NoSpacing"/>
        <w:rPr>
          <w:rFonts w:cs="Times New Roman"/>
          <w:szCs w:val="24"/>
        </w:rPr>
      </w:pPr>
    </w:p>
    <w:p w14:paraId="6D1F24ED" w14:textId="77777777" w:rsidR="00A00588" w:rsidRDefault="00A00588" w:rsidP="00A00588">
      <w:pPr>
        <w:pStyle w:val="NoSpacing"/>
        <w:rPr>
          <w:rFonts w:cs="Times New Roman"/>
          <w:szCs w:val="24"/>
        </w:rPr>
      </w:pPr>
    </w:p>
    <w:p w14:paraId="5ED89BBF" w14:textId="77777777" w:rsidR="00A00588" w:rsidRDefault="00A00588" w:rsidP="00A005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>He was ordained deacon in the conventual church of the Dominicans</w:t>
      </w:r>
    </w:p>
    <w:p w14:paraId="36DBCDC5" w14:textId="77777777" w:rsidR="00A00588" w:rsidRDefault="00A00588" w:rsidP="00A005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York.</w:t>
      </w:r>
    </w:p>
    <w:p w14:paraId="2971E12C" w14:textId="77777777" w:rsidR="00A00588" w:rsidRDefault="00A00588" w:rsidP="00A005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p.2)</w:t>
      </w:r>
    </w:p>
    <w:p w14:paraId="10D83053" w14:textId="77777777" w:rsidR="00A00588" w:rsidRDefault="00A00588" w:rsidP="00A00588">
      <w:pPr>
        <w:pStyle w:val="NoSpacing"/>
        <w:rPr>
          <w:rFonts w:cs="Times New Roman"/>
          <w:szCs w:val="24"/>
        </w:rPr>
      </w:pPr>
    </w:p>
    <w:p w14:paraId="50C2A3BD" w14:textId="77777777" w:rsidR="00A00588" w:rsidRDefault="00A00588" w:rsidP="00A00588">
      <w:pPr>
        <w:pStyle w:val="NoSpacing"/>
        <w:rPr>
          <w:rFonts w:cs="Times New Roman"/>
          <w:szCs w:val="24"/>
        </w:rPr>
      </w:pPr>
    </w:p>
    <w:p w14:paraId="56105D5B" w14:textId="77777777" w:rsidR="00A00588" w:rsidRDefault="00A00588" w:rsidP="00A005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December 2024</w:t>
      </w:r>
    </w:p>
    <w:p w14:paraId="4422C239" w14:textId="77777777" w:rsidR="00BA00AB" w:rsidRPr="00A00588" w:rsidRDefault="00BA00AB" w:rsidP="00A00588"/>
    <w:sectPr w:rsidR="00BA00AB" w:rsidRPr="00A005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DC9C4" w14:textId="77777777" w:rsidR="00A00588" w:rsidRDefault="00A00588" w:rsidP="009139A6">
      <w:r>
        <w:separator/>
      </w:r>
    </w:p>
  </w:endnote>
  <w:endnote w:type="continuationSeparator" w:id="0">
    <w:p w14:paraId="3FDC19A9" w14:textId="77777777" w:rsidR="00A00588" w:rsidRDefault="00A005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6EA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A2DB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D8F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015582" w14:textId="77777777" w:rsidR="00A00588" w:rsidRDefault="00A00588" w:rsidP="009139A6">
      <w:r>
        <w:separator/>
      </w:r>
    </w:p>
  </w:footnote>
  <w:footnote w:type="continuationSeparator" w:id="0">
    <w:p w14:paraId="141CBFAD" w14:textId="77777777" w:rsidR="00A00588" w:rsidRDefault="00A005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FC0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E73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231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588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00588"/>
    <w:rsid w:val="00A3176C"/>
    <w:rsid w:val="00A53379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C0760"/>
  <w15:chartTrackingRefBased/>
  <w15:docId w15:val="{8BF11239-9E94-4D32-8DEB-CBB92C05C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2024-12-20T17:29:00Z</dcterms:created>
  <dcterms:modified xsi:type="dcterms:W3CDTF">2024-12-20T17:30:00Z</dcterms:modified>
</cp:coreProperties>
</file>